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2E" w:rsidRDefault="002A5F2E">
      <w:r>
        <w:rPr>
          <w:noProof/>
          <w:lang w:eastAsia="tr-TR"/>
        </w:rPr>
        <w:pict>
          <v:roundrect id="Yuvarlatılmış Dikdörtgen 1" o:spid="_x0000_s1026" style="position:absolute;left:0;text-align:left;margin-left:306.7pt;margin-top:51.45pt;width:140.25pt;height:26.25pt;z-index:251658752;visibility:visible;v-text-anchor:middle" arcsize="10923f" filled="f" stroked="f" strokeweight="2pt">
            <v:textbox>
              <w:txbxContent>
                <w:p w:rsidR="002A5F2E" w:rsidRDefault="002A5F2E" w:rsidP="00E86367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5.25pt;margin-top:466.95pt;width:349pt;height:51.75pt;z-index:251656704;mso-wrap-style:none">
            <v:textbox>
              <w:txbxContent>
                <w:p w:rsidR="002A5F2E" w:rsidRPr="00E334C8" w:rsidRDefault="002A5F2E" w:rsidP="00E334C8">
                  <w:pPr>
                    <w:rPr>
                      <w:noProof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321pt;height:45pt">
                        <v:shadow color="#868686"/>
                        <v:textpath style="font-family:&quot;Arial Black&quot;;font-size:32pt;v-text-kern:t" trim="t" fitpath="t" string="DEPREM ÇANTASI"/>
                      </v:shape>
                    </w:pic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-13.35pt;margin-top:-15.3pt;width:789pt;height:25.5pt;z-index:251657728">
            <v:textbox>
              <w:txbxContent>
                <w:p w:rsidR="002A5F2E" w:rsidRPr="00FB5A58" w:rsidRDefault="002A5F2E">
                  <w:pPr>
                    <w:ind w:left="0"/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</w:pPr>
                  <w:r w:rsidRPr="00FB5A58">
                    <w:rPr>
                      <w:rFonts w:ascii="Arial" w:hAnsi="Arial" w:cs="Arial"/>
                      <w:sz w:val="18"/>
                      <w:szCs w:val="18"/>
                    </w:rPr>
                    <w:t>DEPREM ÇANTASINA KONULACAKLARI BELİRLEYİP KESECEK, ÇANTAYI İSTEDEĞİ RENGE BOYADIKTAN SONRA; KESTİKLERİNİ YAPIŞTIRACAK .İSTERSE DEFTERİNE ÇAN</w:t>
                  </w:r>
                  <w:bookmarkStart w:id="0" w:name="_GoBack"/>
                  <w:r w:rsidRPr="00FB5A58">
                    <w:rPr>
                      <w:rFonts w:ascii="Arial" w:hAnsi="Arial" w:cs="Arial"/>
                      <w:sz w:val="18"/>
                      <w:szCs w:val="18"/>
                    </w:rPr>
                    <w:t>TAYI YAPIŞTIRABİLİR</w:t>
                  </w:r>
                  <w:bookmarkEnd w:id="0"/>
                </w:p>
              </w:txbxContent>
            </v:textbox>
          </v:shape>
        </w:pict>
      </w:r>
      <w:r w:rsidRPr="00980FA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7" type="#_x0000_t75" alt="http://www.boardturk.net/resim/yuklenen/385594-canta-boyama3.jpg" style="width:804pt;height:555.75pt;visibility:visible">
            <v:imagedata r:id="rId4" o:title=""/>
          </v:shape>
        </w:pict>
      </w:r>
    </w:p>
    <w:sectPr w:rsidR="002A5F2E" w:rsidSect="003523A9">
      <w:pgSz w:w="16838" w:h="11906" w:orient="landscape"/>
      <w:pgMar w:top="426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3A9"/>
    <w:rsid w:val="002A5F2E"/>
    <w:rsid w:val="003523A9"/>
    <w:rsid w:val="00482F28"/>
    <w:rsid w:val="00560395"/>
    <w:rsid w:val="005B1235"/>
    <w:rsid w:val="0064339E"/>
    <w:rsid w:val="00813984"/>
    <w:rsid w:val="00980FAE"/>
    <w:rsid w:val="009A1DFF"/>
    <w:rsid w:val="00A07210"/>
    <w:rsid w:val="00E334C8"/>
    <w:rsid w:val="00E86367"/>
    <w:rsid w:val="00ED174A"/>
    <w:rsid w:val="00ED2778"/>
    <w:rsid w:val="00F10905"/>
    <w:rsid w:val="00FB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210"/>
    <w:pPr>
      <w:ind w:left="113" w:right="113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523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23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0</Words>
  <Characters>4</Characters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dcterms:created xsi:type="dcterms:W3CDTF">2019-09-26T13:19:00Z</dcterms:created>
  <dcterms:modified xsi:type="dcterms:W3CDTF">2019-09-26T13:19:00Z</dcterms:modified>
</cp:coreProperties>
</file>